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8FCB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SOMERVILE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d.1406-10)</w:t>
      </w:r>
    </w:p>
    <w:p w14:paraId="57033450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0FACB89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5F24E2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16AAF8" w14:textId="77777777" w:rsidR="00C93E01" w:rsidRDefault="00C93E01" w:rsidP="00C93E01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9A9E720" w14:textId="77777777" w:rsidR="00C93E01" w:rsidRDefault="00C93E01" w:rsidP="00C93E0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36149A5B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Nov.1410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F7265D5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B96EDF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DF60B0" w14:textId="77777777" w:rsidR="00C93E01" w:rsidRDefault="00C93E01" w:rsidP="00C93E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7A8B6D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F251" w14:textId="77777777" w:rsidR="00C93E01" w:rsidRDefault="00C93E01" w:rsidP="009139A6">
      <w:r>
        <w:separator/>
      </w:r>
    </w:p>
  </w:endnote>
  <w:endnote w:type="continuationSeparator" w:id="0">
    <w:p w14:paraId="58E57026" w14:textId="77777777" w:rsidR="00C93E01" w:rsidRDefault="00C93E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C9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3A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4D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2F952" w14:textId="77777777" w:rsidR="00C93E01" w:rsidRDefault="00C93E01" w:rsidP="009139A6">
      <w:r>
        <w:separator/>
      </w:r>
    </w:p>
  </w:footnote>
  <w:footnote w:type="continuationSeparator" w:id="0">
    <w:p w14:paraId="2E66B1EC" w14:textId="77777777" w:rsidR="00C93E01" w:rsidRDefault="00C93E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C9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97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E2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0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3E0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5C318"/>
  <w15:chartTrackingRefBased/>
  <w15:docId w15:val="{92252A0B-9112-4FB9-AB8F-D9AF7366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E0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2023-01-28T19:49:00Z</dcterms:created>
  <dcterms:modified xsi:type="dcterms:W3CDTF">2023-01-28T19:49:00Z</dcterms:modified>
</cp:coreProperties>
</file>